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C20" w:rsidRPr="00E74C92" w:rsidRDefault="00365C20" w:rsidP="00E74C92">
      <w:pPr>
        <w:pStyle w:val="Subtitle"/>
        <w:rPr>
          <w:sz w:val="28"/>
          <w:szCs w:val="28"/>
        </w:rPr>
      </w:pPr>
      <w:r w:rsidRPr="00E74C92">
        <w:rPr>
          <w:sz w:val="28"/>
          <w:szCs w:val="28"/>
        </w:rPr>
        <w:t>РОССИЙСКАЯ ФЕДЕРАЦИЯ</w:t>
      </w:r>
    </w:p>
    <w:p w:rsidR="00365C20" w:rsidRPr="00E74C92" w:rsidRDefault="00365C20" w:rsidP="00E74C92">
      <w:pPr>
        <w:jc w:val="center"/>
        <w:rPr>
          <w:b/>
          <w:szCs w:val="28"/>
        </w:rPr>
      </w:pPr>
      <w:r w:rsidRPr="00E74C92">
        <w:rPr>
          <w:b/>
          <w:szCs w:val="28"/>
        </w:rPr>
        <w:t>БРЯНСКАЯ ОБЛАСТЬ</w:t>
      </w:r>
    </w:p>
    <w:p w:rsidR="00365C20" w:rsidRPr="00E74C92" w:rsidRDefault="00365C20" w:rsidP="00E74C92">
      <w:pPr>
        <w:pBdr>
          <w:bottom w:val="single" w:sz="12" w:space="1" w:color="auto"/>
        </w:pBdr>
        <w:jc w:val="center"/>
        <w:rPr>
          <w:b/>
          <w:szCs w:val="28"/>
        </w:rPr>
      </w:pPr>
      <w:r w:rsidRPr="00E74C92">
        <w:rPr>
          <w:b/>
          <w:szCs w:val="28"/>
        </w:rPr>
        <w:t>МГЛИНСКИЙ РАЙОН</w:t>
      </w:r>
    </w:p>
    <w:p w:rsidR="00365C20" w:rsidRPr="00E74C92" w:rsidRDefault="00365C20" w:rsidP="00E74C92">
      <w:pPr>
        <w:pBdr>
          <w:bottom w:val="single" w:sz="12" w:space="1" w:color="auto"/>
        </w:pBdr>
        <w:jc w:val="center"/>
        <w:rPr>
          <w:b/>
          <w:szCs w:val="28"/>
        </w:rPr>
      </w:pPr>
      <w:r>
        <w:rPr>
          <w:b/>
          <w:szCs w:val="28"/>
        </w:rPr>
        <w:t>ВЕЛЬЖИЧ</w:t>
      </w:r>
      <w:r w:rsidRPr="00E74C92">
        <w:rPr>
          <w:b/>
          <w:szCs w:val="28"/>
        </w:rPr>
        <w:t>СКОЕ СЕЛЬСКОЕ ПОСЕЛЕНИЕ</w:t>
      </w:r>
    </w:p>
    <w:p w:rsidR="00365C20" w:rsidRPr="00E74C92" w:rsidRDefault="00365C20" w:rsidP="00E74C92">
      <w:pPr>
        <w:pBdr>
          <w:bottom w:val="single" w:sz="12" w:space="1" w:color="auto"/>
        </w:pBdr>
        <w:jc w:val="center"/>
        <w:rPr>
          <w:b/>
          <w:szCs w:val="28"/>
        </w:rPr>
      </w:pPr>
      <w:r>
        <w:rPr>
          <w:b/>
          <w:szCs w:val="28"/>
        </w:rPr>
        <w:t>ВЕЛЬЖИЧ</w:t>
      </w:r>
      <w:r w:rsidRPr="00E74C92">
        <w:rPr>
          <w:b/>
          <w:szCs w:val="28"/>
        </w:rPr>
        <w:t>СКИЙ СЕЛЬСКИЙ СОВЕТ НАРОДНЫХ ДЕПУТАТОВ</w:t>
      </w:r>
    </w:p>
    <w:p w:rsidR="00365C20" w:rsidRPr="00E74C92" w:rsidRDefault="00365C20" w:rsidP="00E74C92">
      <w:pPr>
        <w:tabs>
          <w:tab w:val="left" w:pos="6300"/>
        </w:tabs>
        <w:rPr>
          <w:b/>
          <w:szCs w:val="28"/>
        </w:rPr>
      </w:pPr>
    </w:p>
    <w:p w:rsidR="00365C20" w:rsidRDefault="00365C20" w:rsidP="00E74C92">
      <w:pPr>
        <w:tabs>
          <w:tab w:val="left" w:pos="6300"/>
        </w:tabs>
        <w:jc w:val="center"/>
        <w:rPr>
          <w:b/>
          <w:szCs w:val="28"/>
        </w:rPr>
      </w:pPr>
      <w:r w:rsidRPr="00E74C92">
        <w:rPr>
          <w:b/>
          <w:szCs w:val="28"/>
        </w:rPr>
        <w:t>РЕШЕНИЕ</w:t>
      </w:r>
    </w:p>
    <w:p w:rsidR="00365C20" w:rsidRDefault="00365C20" w:rsidP="006E199B">
      <w:pPr>
        <w:tabs>
          <w:tab w:val="left" w:pos="6300"/>
        </w:tabs>
        <w:rPr>
          <w:b/>
          <w:szCs w:val="28"/>
        </w:rPr>
      </w:pPr>
    </w:p>
    <w:p w:rsidR="00365C20" w:rsidRPr="006E199B" w:rsidRDefault="00365C20" w:rsidP="006E199B">
      <w:pPr>
        <w:tabs>
          <w:tab w:val="left" w:pos="6300"/>
        </w:tabs>
        <w:rPr>
          <w:b/>
          <w:szCs w:val="28"/>
        </w:rPr>
      </w:pPr>
      <w:r>
        <w:rPr>
          <w:b/>
          <w:szCs w:val="28"/>
        </w:rPr>
        <w:t>17.12.2018 года № 3-156</w:t>
      </w:r>
    </w:p>
    <w:p w:rsidR="00365C20" w:rsidRPr="006E199B" w:rsidRDefault="00365C20" w:rsidP="006E199B">
      <w:pPr>
        <w:tabs>
          <w:tab w:val="left" w:pos="6300"/>
        </w:tabs>
        <w:rPr>
          <w:b/>
          <w:szCs w:val="28"/>
        </w:rPr>
      </w:pPr>
      <w:r>
        <w:rPr>
          <w:b/>
          <w:szCs w:val="28"/>
        </w:rPr>
        <w:t>с. Вельжичи</w:t>
      </w:r>
    </w:p>
    <w:p w:rsidR="00365C20" w:rsidRPr="006E199B" w:rsidRDefault="00365C20" w:rsidP="006E199B">
      <w:pPr>
        <w:tabs>
          <w:tab w:val="left" w:pos="6300"/>
        </w:tabs>
        <w:rPr>
          <w:b/>
          <w:szCs w:val="28"/>
        </w:rPr>
      </w:pPr>
    </w:p>
    <w:p w:rsidR="00365C20" w:rsidRPr="00E662FB" w:rsidRDefault="00365C20" w:rsidP="00E662FB">
      <w:pPr>
        <w:pStyle w:val="ConsPlusTitle"/>
        <w:widowControl/>
        <w:tabs>
          <w:tab w:val="left" w:pos="7020"/>
        </w:tabs>
        <w:ind w:right="3774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E662FB">
        <w:rPr>
          <w:rFonts w:ascii="Times New Roman" w:hAnsi="Times New Roman" w:cs="Times New Roman"/>
          <w:sz w:val="28"/>
          <w:szCs w:val="28"/>
        </w:rPr>
        <w:t xml:space="preserve">О передаче контрольно-счетной палате Мглинского муниципального района полномочий контрольно-счетного органа </w:t>
      </w:r>
      <w:r w:rsidRPr="00E662FB">
        <w:rPr>
          <w:rFonts w:ascii="Times New Roman" w:hAnsi="Times New Roman" w:cs="Times New Roman"/>
          <w:bCs w:val="0"/>
          <w:sz w:val="28"/>
          <w:szCs w:val="28"/>
        </w:rPr>
        <w:t>муни</w:t>
      </w:r>
      <w:r>
        <w:rPr>
          <w:rFonts w:ascii="Times New Roman" w:hAnsi="Times New Roman" w:cs="Times New Roman"/>
          <w:bCs w:val="0"/>
          <w:sz w:val="28"/>
          <w:szCs w:val="28"/>
        </w:rPr>
        <w:t>ципального образования «Вельжич</w:t>
      </w:r>
      <w:r w:rsidRPr="00E662FB">
        <w:rPr>
          <w:rFonts w:ascii="Times New Roman" w:hAnsi="Times New Roman" w:cs="Times New Roman"/>
          <w:bCs w:val="0"/>
          <w:sz w:val="28"/>
          <w:szCs w:val="28"/>
        </w:rPr>
        <w:t xml:space="preserve">ское сельское поселение, Мглинского района Брянской области» на </w:t>
      </w:r>
      <w:r w:rsidRPr="00E662FB">
        <w:rPr>
          <w:rFonts w:ascii="Times New Roman" w:hAnsi="Times New Roman" w:cs="Times New Roman"/>
          <w:sz w:val="28"/>
          <w:szCs w:val="28"/>
        </w:rPr>
        <w:t>2019 год и на плановый период 2020 и 2021 годов</w:t>
      </w:r>
    </w:p>
    <w:p w:rsidR="00365C20" w:rsidRDefault="00365C20" w:rsidP="00E662FB">
      <w:pPr>
        <w:tabs>
          <w:tab w:val="left" w:pos="6300"/>
        </w:tabs>
        <w:ind w:right="3774"/>
        <w:jc w:val="both"/>
        <w:rPr>
          <w:b/>
          <w:szCs w:val="28"/>
        </w:rPr>
      </w:pPr>
    </w:p>
    <w:p w:rsidR="00365C20" w:rsidRPr="006E199B" w:rsidRDefault="00365C20" w:rsidP="006E199B">
      <w:pPr>
        <w:tabs>
          <w:tab w:val="left" w:pos="6300"/>
        </w:tabs>
        <w:ind w:firstLine="993"/>
        <w:jc w:val="both"/>
        <w:rPr>
          <w:szCs w:val="28"/>
        </w:rPr>
      </w:pPr>
      <w:r w:rsidRPr="006E199B">
        <w:rPr>
          <w:szCs w:val="28"/>
        </w:rPr>
        <w:t>В соответствии с п.11 статьи 3 Федерального закона от  07.02.2011г  № 6-ФЗ « Об общих принципах организации  и деятельности контрольно-счетных органов субъектов Российской Федерации</w:t>
      </w:r>
      <w:r>
        <w:rPr>
          <w:szCs w:val="28"/>
        </w:rPr>
        <w:t xml:space="preserve"> и муниципальных образований», ч</w:t>
      </w:r>
      <w:r w:rsidRPr="006E199B">
        <w:rPr>
          <w:szCs w:val="28"/>
        </w:rPr>
        <w:t xml:space="preserve">.4 ст.15 Федерального закона от 06.10.2003 года №131-ФЗ «Об общих принципах организации местного самоуправления в Российской Федерации» </w:t>
      </w:r>
      <w:r>
        <w:rPr>
          <w:szCs w:val="28"/>
        </w:rPr>
        <w:t>Вельжичский</w:t>
      </w:r>
      <w:r w:rsidRPr="006E199B">
        <w:rPr>
          <w:szCs w:val="28"/>
        </w:rPr>
        <w:t xml:space="preserve"> сельский Совет народных депутатов</w:t>
      </w:r>
    </w:p>
    <w:p w:rsidR="00365C20" w:rsidRPr="006E199B" w:rsidRDefault="00365C20" w:rsidP="006E199B">
      <w:pPr>
        <w:tabs>
          <w:tab w:val="left" w:pos="6300"/>
        </w:tabs>
        <w:jc w:val="both"/>
        <w:rPr>
          <w:szCs w:val="28"/>
        </w:rPr>
      </w:pPr>
    </w:p>
    <w:p w:rsidR="00365C20" w:rsidRPr="006E199B" w:rsidRDefault="00365C20" w:rsidP="006E199B">
      <w:pPr>
        <w:tabs>
          <w:tab w:val="left" w:pos="6300"/>
        </w:tabs>
        <w:ind w:firstLine="993"/>
        <w:jc w:val="both"/>
        <w:rPr>
          <w:b/>
          <w:szCs w:val="28"/>
        </w:rPr>
      </w:pPr>
      <w:r w:rsidRPr="006E199B">
        <w:rPr>
          <w:b/>
          <w:szCs w:val="28"/>
        </w:rPr>
        <w:t>РЕШИЛ:</w:t>
      </w:r>
    </w:p>
    <w:p w:rsidR="00365C20" w:rsidRDefault="00365C20" w:rsidP="006E199B">
      <w:pPr>
        <w:tabs>
          <w:tab w:val="left" w:pos="6300"/>
        </w:tabs>
        <w:ind w:firstLine="993"/>
        <w:jc w:val="both"/>
        <w:rPr>
          <w:szCs w:val="28"/>
        </w:rPr>
      </w:pPr>
      <w:r>
        <w:rPr>
          <w:szCs w:val="28"/>
        </w:rPr>
        <w:t>1.</w:t>
      </w:r>
      <w:r w:rsidRPr="006E199B">
        <w:rPr>
          <w:szCs w:val="28"/>
        </w:rPr>
        <w:t xml:space="preserve">Передать Контрольно - счетной палате  Мглинского района  полномочия по осуществлению внешнего финансового </w:t>
      </w:r>
      <w:r>
        <w:rPr>
          <w:szCs w:val="28"/>
        </w:rPr>
        <w:t>муниципального контроля Вельжич</w:t>
      </w:r>
      <w:r w:rsidRPr="006E199B">
        <w:rPr>
          <w:szCs w:val="28"/>
        </w:rPr>
        <w:t>ского сельского поселения, входящего в состав муниципального района, с передачей необходимых для осуществления этих полномочий финансовых средств пос</w:t>
      </w:r>
      <w:r>
        <w:rPr>
          <w:szCs w:val="28"/>
        </w:rPr>
        <w:t>ле заключения соглашения на 2019 год и на плановый период 2020 и 2021</w:t>
      </w:r>
      <w:r w:rsidRPr="006E199B">
        <w:rPr>
          <w:szCs w:val="28"/>
        </w:rPr>
        <w:t xml:space="preserve"> годов.</w:t>
      </w:r>
    </w:p>
    <w:p w:rsidR="00365C20" w:rsidRDefault="00365C20" w:rsidP="006E199B">
      <w:pPr>
        <w:tabs>
          <w:tab w:val="left" w:pos="6300"/>
        </w:tabs>
        <w:ind w:firstLine="993"/>
        <w:jc w:val="both"/>
        <w:rPr>
          <w:szCs w:val="28"/>
        </w:rPr>
      </w:pPr>
      <w:r w:rsidRPr="006E199B">
        <w:rPr>
          <w:szCs w:val="28"/>
        </w:rPr>
        <w:t xml:space="preserve">2. Заключить соглашение о передаче Контрольно-счетной палате Мглинского района  полномочий контрольно-счетного органа </w:t>
      </w:r>
      <w:r>
        <w:rPr>
          <w:szCs w:val="28"/>
        </w:rPr>
        <w:t>Вельжич</w:t>
      </w:r>
      <w:r w:rsidRPr="006E199B">
        <w:rPr>
          <w:szCs w:val="28"/>
        </w:rPr>
        <w:t>ского</w:t>
      </w:r>
      <w:r>
        <w:rPr>
          <w:szCs w:val="28"/>
        </w:rPr>
        <w:t xml:space="preserve"> сельского поселения на 2019 год и на плановый период 2020 и 2021</w:t>
      </w:r>
      <w:r w:rsidRPr="006E199B">
        <w:rPr>
          <w:szCs w:val="28"/>
        </w:rPr>
        <w:t xml:space="preserve"> годов (приложение).</w:t>
      </w:r>
    </w:p>
    <w:p w:rsidR="00365C20" w:rsidRDefault="00365C20" w:rsidP="00717434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3. Настоящее решение вступает в силу после его официального опубликования и действует с 01 января 2019 года и по 31 декабря 2021 года.</w:t>
      </w:r>
    </w:p>
    <w:p w:rsidR="00365C20" w:rsidRDefault="00365C20" w:rsidP="00717434">
      <w:pPr>
        <w:pStyle w:val="ConsPlusTitle"/>
        <w:widowControl/>
        <w:ind w:firstLine="53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4. Настоящее решение опубликовать в официальном издании «Муниципальный вестник» Вельжичского сельского поселения и разместить на официальном сайте администрации Мглинского района в сети Интернет (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mgladm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). </w:t>
      </w:r>
    </w:p>
    <w:p w:rsidR="00365C20" w:rsidRDefault="00365C20" w:rsidP="0071743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65C20" w:rsidRPr="006E199B" w:rsidRDefault="00365C20" w:rsidP="006E199B">
      <w:pPr>
        <w:tabs>
          <w:tab w:val="left" w:pos="6300"/>
        </w:tabs>
        <w:jc w:val="both"/>
        <w:rPr>
          <w:szCs w:val="28"/>
        </w:rPr>
      </w:pPr>
      <w:r w:rsidRPr="006E199B">
        <w:rPr>
          <w:szCs w:val="28"/>
        </w:rPr>
        <w:t xml:space="preserve">Глава </w:t>
      </w:r>
      <w:r>
        <w:rPr>
          <w:szCs w:val="28"/>
        </w:rPr>
        <w:t>Вельжич</w:t>
      </w:r>
      <w:r w:rsidRPr="006E199B">
        <w:rPr>
          <w:szCs w:val="28"/>
        </w:rPr>
        <w:t xml:space="preserve">кого </w:t>
      </w:r>
    </w:p>
    <w:p w:rsidR="00365C20" w:rsidRPr="00930A73" w:rsidRDefault="00365C20" w:rsidP="006E199B">
      <w:pPr>
        <w:tabs>
          <w:tab w:val="left" w:pos="6300"/>
        </w:tabs>
        <w:jc w:val="both"/>
        <w:rPr>
          <w:szCs w:val="28"/>
        </w:rPr>
      </w:pPr>
      <w:r w:rsidRPr="006E199B">
        <w:rPr>
          <w:szCs w:val="28"/>
        </w:rPr>
        <w:t xml:space="preserve">сельского поселения                                                       </w:t>
      </w:r>
      <w:r>
        <w:rPr>
          <w:szCs w:val="28"/>
        </w:rPr>
        <w:t>В.И.Груздов</w:t>
      </w:r>
    </w:p>
    <w:sectPr w:rsidR="00365C20" w:rsidRPr="00930A73" w:rsidSect="00930A73">
      <w:pgSz w:w="11906" w:h="16838"/>
      <w:pgMar w:top="-360" w:right="851" w:bottom="1135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C20" w:rsidRDefault="00365C20">
      <w:r>
        <w:separator/>
      </w:r>
    </w:p>
  </w:endnote>
  <w:endnote w:type="continuationSeparator" w:id="0">
    <w:p w:rsidR="00365C20" w:rsidRDefault="00365C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C20" w:rsidRDefault="00365C20">
      <w:r>
        <w:separator/>
      </w:r>
    </w:p>
  </w:footnote>
  <w:footnote w:type="continuationSeparator" w:id="0">
    <w:p w:rsidR="00365C20" w:rsidRDefault="00365C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05935"/>
    <w:multiLevelType w:val="hybridMultilevel"/>
    <w:tmpl w:val="9DB49048"/>
    <w:lvl w:ilvl="0" w:tplc="BA747AA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1E1082F"/>
    <w:multiLevelType w:val="hybridMultilevel"/>
    <w:tmpl w:val="D76012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ED929EF"/>
    <w:multiLevelType w:val="hybridMultilevel"/>
    <w:tmpl w:val="C17EAF5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19175F"/>
    <w:multiLevelType w:val="hybridMultilevel"/>
    <w:tmpl w:val="35A41D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9EA2769"/>
    <w:multiLevelType w:val="multilevel"/>
    <w:tmpl w:val="50CAC608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356"/>
        </w:tabs>
        <w:ind w:left="23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534"/>
        </w:tabs>
        <w:ind w:left="353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52"/>
        </w:tabs>
        <w:ind w:left="4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30"/>
        </w:tabs>
        <w:ind w:left="55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348"/>
        </w:tabs>
        <w:ind w:left="63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26"/>
        </w:tabs>
        <w:ind w:left="752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44"/>
        </w:tabs>
        <w:ind w:left="8344" w:hanging="1800"/>
      </w:pPr>
      <w:rPr>
        <w:rFonts w:cs="Times New Roman" w:hint="default"/>
      </w:rPr>
    </w:lvl>
  </w:abstractNum>
  <w:abstractNum w:abstractNumId="5">
    <w:nsid w:val="3F6D7E68"/>
    <w:multiLevelType w:val="multilevel"/>
    <w:tmpl w:val="50CAC608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356"/>
        </w:tabs>
        <w:ind w:left="23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534"/>
        </w:tabs>
        <w:ind w:left="353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52"/>
        </w:tabs>
        <w:ind w:left="4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30"/>
        </w:tabs>
        <w:ind w:left="55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348"/>
        </w:tabs>
        <w:ind w:left="63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26"/>
        </w:tabs>
        <w:ind w:left="752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44"/>
        </w:tabs>
        <w:ind w:left="8344" w:hanging="1800"/>
      </w:pPr>
      <w:rPr>
        <w:rFonts w:cs="Times New Roman" w:hint="default"/>
      </w:rPr>
    </w:lvl>
  </w:abstractNum>
  <w:abstractNum w:abstractNumId="6">
    <w:nsid w:val="44135707"/>
    <w:multiLevelType w:val="hybridMultilevel"/>
    <w:tmpl w:val="60E8175A"/>
    <w:lvl w:ilvl="0" w:tplc="E1F04FF2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7">
    <w:nsid w:val="500A5735"/>
    <w:multiLevelType w:val="hybridMultilevel"/>
    <w:tmpl w:val="8A2AE526"/>
    <w:lvl w:ilvl="0" w:tplc="991438F6">
      <w:start w:val="2"/>
      <w:numFmt w:val="decimal"/>
      <w:lvlText w:val="%1.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8">
    <w:nsid w:val="598F11D4"/>
    <w:multiLevelType w:val="hybridMultilevel"/>
    <w:tmpl w:val="44028F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F030691"/>
    <w:multiLevelType w:val="hybridMultilevel"/>
    <w:tmpl w:val="6BE837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3BAE"/>
    <w:rsid w:val="000040F3"/>
    <w:rsid w:val="00005445"/>
    <w:rsid w:val="00012B1F"/>
    <w:rsid w:val="0001415A"/>
    <w:rsid w:val="000178B7"/>
    <w:rsid w:val="00017A44"/>
    <w:rsid w:val="000254CE"/>
    <w:rsid w:val="000329DE"/>
    <w:rsid w:val="00035625"/>
    <w:rsid w:val="00041FAF"/>
    <w:rsid w:val="00055AAD"/>
    <w:rsid w:val="000644B4"/>
    <w:rsid w:val="00065E1C"/>
    <w:rsid w:val="00072AD2"/>
    <w:rsid w:val="00072B33"/>
    <w:rsid w:val="000924F2"/>
    <w:rsid w:val="000925D6"/>
    <w:rsid w:val="000A128A"/>
    <w:rsid w:val="000A12EC"/>
    <w:rsid w:val="000A3480"/>
    <w:rsid w:val="000A65D5"/>
    <w:rsid w:val="000B07C2"/>
    <w:rsid w:val="000B3A06"/>
    <w:rsid w:val="000B6311"/>
    <w:rsid w:val="000C5850"/>
    <w:rsid w:val="000C5911"/>
    <w:rsid w:val="000C7900"/>
    <w:rsid w:val="000D2AAD"/>
    <w:rsid w:val="000E180C"/>
    <w:rsid w:val="000E7A46"/>
    <w:rsid w:val="000F5ABC"/>
    <w:rsid w:val="000F5F0A"/>
    <w:rsid w:val="000F6D4F"/>
    <w:rsid w:val="00103AF6"/>
    <w:rsid w:val="001042BE"/>
    <w:rsid w:val="001047D5"/>
    <w:rsid w:val="00104D86"/>
    <w:rsid w:val="001054D6"/>
    <w:rsid w:val="00111BF7"/>
    <w:rsid w:val="001133DE"/>
    <w:rsid w:val="00114E45"/>
    <w:rsid w:val="00122C13"/>
    <w:rsid w:val="00126320"/>
    <w:rsid w:val="00141129"/>
    <w:rsid w:val="00141985"/>
    <w:rsid w:val="001425AB"/>
    <w:rsid w:val="00143E8E"/>
    <w:rsid w:val="00151916"/>
    <w:rsid w:val="00151985"/>
    <w:rsid w:val="00152097"/>
    <w:rsid w:val="00153C6D"/>
    <w:rsid w:val="00155BA1"/>
    <w:rsid w:val="00167FB1"/>
    <w:rsid w:val="00175B84"/>
    <w:rsid w:val="00183A5E"/>
    <w:rsid w:val="001874F6"/>
    <w:rsid w:val="00191073"/>
    <w:rsid w:val="0019289D"/>
    <w:rsid w:val="00196F9C"/>
    <w:rsid w:val="001A07A2"/>
    <w:rsid w:val="001A1F25"/>
    <w:rsid w:val="001A6509"/>
    <w:rsid w:val="001B1C7B"/>
    <w:rsid w:val="001B787E"/>
    <w:rsid w:val="001C3A75"/>
    <w:rsid w:val="001C5056"/>
    <w:rsid w:val="001C589C"/>
    <w:rsid w:val="001C629D"/>
    <w:rsid w:val="001D0F59"/>
    <w:rsid w:val="001E5C75"/>
    <w:rsid w:val="001F1D4C"/>
    <w:rsid w:val="00201143"/>
    <w:rsid w:val="00203B50"/>
    <w:rsid w:val="002049AE"/>
    <w:rsid w:val="00204B73"/>
    <w:rsid w:val="00207B66"/>
    <w:rsid w:val="002114E4"/>
    <w:rsid w:val="002120CF"/>
    <w:rsid w:val="00213989"/>
    <w:rsid w:val="00215EFC"/>
    <w:rsid w:val="00216008"/>
    <w:rsid w:val="00221370"/>
    <w:rsid w:val="00225BCD"/>
    <w:rsid w:val="00227355"/>
    <w:rsid w:val="00231C1E"/>
    <w:rsid w:val="00233D3A"/>
    <w:rsid w:val="00241A87"/>
    <w:rsid w:val="00244892"/>
    <w:rsid w:val="00256EB4"/>
    <w:rsid w:val="002654F5"/>
    <w:rsid w:val="00265AF4"/>
    <w:rsid w:val="00266460"/>
    <w:rsid w:val="0027204F"/>
    <w:rsid w:val="002733D0"/>
    <w:rsid w:val="00277638"/>
    <w:rsid w:val="00281BA5"/>
    <w:rsid w:val="00284786"/>
    <w:rsid w:val="00285EAC"/>
    <w:rsid w:val="00286A8E"/>
    <w:rsid w:val="00293BE7"/>
    <w:rsid w:val="002944D7"/>
    <w:rsid w:val="002A290D"/>
    <w:rsid w:val="002A41E1"/>
    <w:rsid w:val="002A4360"/>
    <w:rsid w:val="002B4646"/>
    <w:rsid w:val="002C3A0E"/>
    <w:rsid w:val="002C7C9A"/>
    <w:rsid w:val="002D0EA7"/>
    <w:rsid w:val="002D1A68"/>
    <w:rsid w:val="002D3DDD"/>
    <w:rsid w:val="002D5DD8"/>
    <w:rsid w:val="002E2253"/>
    <w:rsid w:val="002E39BE"/>
    <w:rsid w:val="002E4678"/>
    <w:rsid w:val="002E510C"/>
    <w:rsid w:val="002F06BC"/>
    <w:rsid w:val="002F1418"/>
    <w:rsid w:val="002F5E08"/>
    <w:rsid w:val="002F7E84"/>
    <w:rsid w:val="003019AB"/>
    <w:rsid w:val="0030253A"/>
    <w:rsid w:val="00302962"/>
    <w:rsid w:val="00306233"/>
    <w:rsid w:val="0030761C"/>
    <w:rsid w:val="00307BE0"/>
    <w:rsid w:val="00307FE2"/>
    <w:rsid w:val="0032621F"/>
    <w:rsid w:val="0033434D"/>
    <w:rsid w:val="003421FC"/>
    <w:rsid w:val="00343E3A"/>
    <w:rsid w:val="0034784F"/>
    <w:rsid w:val="00351409"/>
    <w:rsid w:val="00357B58"/>
    <w:rsid w:val="00357EBF"/>
    <w:rsid w:val="00362152"/>
    <w:rsid w:val="00363E04"/>
    <w:rsid w:val="00365C20"/>
    <w:rsid w:val="00366A1D"/>
    <w:rsid w:val="00375054"/>
    <w:rsid w:val="0038317B"/>
    <w:rsid w:val="00383934"/>
    <w:rsid w:val="0038458E"/>
    <w:rsid w:val="00384CBD"/>
    <w:rsid w:val="0038709D"/>
    <w:rsid w:val="003902AA"/>
    <w:rsid w:val="00396300"/>
    <w:rsid w:val="0039655A"/>
    <w:rsid w:val="003A0D48"/>
    <w:rsid w:val="003A1CAD"/>
    <w:rsid w:val="003A4E45"/>
    <w:rsid w:val="003A7641"/>
    <w:rsid w:val="003A7D59"/>
    <w:rsid w:val="003B0407"/>
    <w:rsid w:val="003B1A73"/>
    <w:rsid w:val="003B2751"/>
    <w:rsid w:val="003B334F"/>
    <w:rsid w:val="003B4789"/>
    <w:rsid w:val="003B5D3C"/>
    <w:rsid w:val="003B6735"/>
    <w:rsid w:val="003C1E80"/>
    <w:rsid w:val="003C62FD"/>
    <w:rsid w:val="003D0928"/>
    <w:rsid w:val="003D1640"/>
    <w:rsid w:val="003D24A0"/>
    <w:rsid w:val="003D2A29"/>
    <w:rsid w:val="003D5D1B"/>
    <w:rsid w:val="003D6AB2"/>
    <w:rsid w:val="003D6E5E"/>
    <w:rsid w:val="003E3D5A"/>
    <w:rsid w:val="003E6152"/>
    <w:rsid w:val="003F0B62"/>
    <w:rsid w:val="003F0B92"/>
    <w:rsid w:val="003F14A6"/>
    <w:rsid w:val="003F781E"/>
    <w:rsid w:val="00406A6D"/>
    <w:rsid w:val="0041329B"/>
    <w:rsid w:val="004155CE"/>
    <w:rsid w:val="00415D7B"/>
    <w:rsid w:val="0042231A"/>
    <w:rsid w:val="004273E1"/>
    <w:rsid w:val="00434902"/>
    <w:rsid w:val="004408B8"/>
    <w:rsid w:val="00444992"/>
    <w:rsid w:val="00446905"/>
    <w:rsid w:val="00465AC8"/>
    <w:rsid w:val="00465CC7"/>
    <w:rsid w:val="00466E2D"/>
    <w:rsid w:val="004677C5"/>
    <w:rsid w:val="00473031"/>
    <w:rsid w:val="00480116"/>
    <w:rsid w:val="00480820"/>
    <w:rsid w:val="004825BA"/>
    <w:rsid w:val="00485DDF"/>
    <w:rsid w:val="00487209"/>
    <w:rsid w:val="004935C3"/>
    <w:rsid w:val="004A10BD"/>
    <w:rsid w:val="004A1328"/>
    <w:rsid w:val="004B0467"/>
    <w:rsid w:val="004B2F06"/>
    <w:rsid w:val="004B7FB9"/>
    <w:rsid w:val="004C65F4"/>
    <w:rsid w:val="004D3EC1"/>
    <w:rsid w:val="004E53F1"/>
    <w:rsid w:val="004F3516"/>
    <w:rsid w:val="004F7937"/>
    <w:rsid w:val="004F7C66"/>
    <w:rsid w:val="00501211"/>
    <w:rsid w:val="0050320D"/>
    <w:rsid w:val="0050518D"/>
    <w:rsid w:val="0051146F"/>
    <w:rsid w:val="00513C7C"/>
    <w:rsid w:val="0052536D"/>
    <w:rsid w:val="00525DBA"/>
    <w:rsid w:val="0052779F"/>
    <w:rsid w:val="00533A33"/>
    <w:rsid w:val="005442E9"/>
    <w:rsid w:val="0054734C"/>
    <w:rsid w:val="00552CAA"/>
    <w:rsid w:val="00555C0B"/>
    <w:rsid w:val="00566480"/>
    <w:rsid w:val="00572F55"/>
    <w:rsid w:val="00574238"/>
    <w:rsid w:val="00576067"/>
    <w:rsid w:val="005779E7"/>
    <w:rsid w:val="00590151"/>
    <w:rsid w:val="005933CC"/>
    <w:rsid w:val="005956AD"/>
    <w:rsid w:val="0059759A"/>
    <w:rsid w:val="00597815"/>
    <w:rsid w:val="005A7DD8"/>
    <w:rsid w:val="005B1577"/>
    <w:rsid w:val="005B18FD"/>
    <w:rsid w:val="005B40AC"/>
    <w:rsid w:val="005B6D81"/>
    <w:rsid w:val="005C43AC"/>
    <w:rsid w:val="005C6010"/>
    <w:rsid w:val="005D173F"/>
    <w:rsid w:val="005E19C3"/>
    <w:rsid w:val="005E6840"/>
    <w:rsid w:val="005E6AEA"/>
    <w:rsid w:val="005F0B9B"/>
    <w:rsid w:val="005F3F22"/>
    <w:rsid w:val="005F5CC8"/>
    <w:rsid w:val="0060174F"/>
    <w:rsid w:val="00606019"/>
    <w:rsid w:val="00613B7A"/>
    <w:rsid w:val="00621CD4"/>
    <w:rsid w:val="006221ED"/>
    <w:rsid w:val="0062497F"/>
    <w:rsid w:val="00634546"/>
    <w:rsid w:val="00634941"/>
    <w:rsid w:val="00636D47"/>
    <w:rsid w:val="00637BA3"/>
    <w:rsid w:val="00640FE0"/>
    <w:rsid w:val="00642BF8"/>
    <w:rsid w:val="006464FD"/>
    <w:rsid w:val="006470B8"/>
    <w:rsid w:val="0066465E"/>
    <w:rsid w:val="0067495B"/>
    <w:rsid w:val="00674BA4"/>
    <w:rsid w:val="0067645F"/>
    <w:rsid w:val="0068524A"/>
    <w:rsid w:val="00686762"/>
    <w:rsid w:val="00695858"/>
    <w:rsid w:val="00695A7E"/>
    <w:rsid w:val="00697F54"/>
    <w:rsid w:val="006A0954"/>
    <w:rsid w:val="006B047C"/>
    <w:rsid w:val="006B5DC2"/>
    <w:rsid w:val="006C27A4"/>
    <w:rsid w:val="006C2CD5"/>
    <w:rsid w:val="006C4D5D"/>
    <w:rsid w:val="006C518F"/>
    <w:rsid w:val="006D1D86"/>
    <w:rsid w:val="006D5617"/>
    <w:rsid w:val="006E199B"/>
    <w:rsid w:val="006E3B93"/>
    <w:rsid w:val="006F7A4B"/>
    <w:rsid w:val="00711276"/>
    <w:rsid w:val="007127F2"/>
    <w:rsid w:val="0071459F"/>
    <w:rsid w:val="00714DD0"/>
    <w:rsid w:val="00715DDC"/>
    <w:rsid w:val="00716E49"/>
    <w:rsid w:val="00717434"/>
    <w:rsid w:val="00724921"/>
    <w:rsid w:val="0074451D"/>
    <w:rsid w:val="00745D7E"/>
    <w:rsid w:val="0074691D"/>
    <w:rsid w:val="00757923"/>
    <w:rsid w:val="00762F80"/>
    <w:rsid w:val="007665EE"/>
    <w:rsid w:val="00770749"/>
    <w:rsid w:val="00774E40"/>
    <w:rsid w:val="00784234"/>
    <w:rsid w:val="00787440"/>
    <w:rsid w:val="00787514"/>
    <w:rsid w:val="007943C2"/>
    <w:rsid w:val="007A1173"/>
    <w:rsid w:val="007A1277"/>
    <w:rsid w:val="007A4DFB"/>
    <w:rsid w:val="007A4F36"/>
    <w:rsid w:val="007A6DDB"/>
    <w:rsid w:val="007B3A90"/>
    <w:rsid w:val="007B5C2D"/>
    <w:rsid w:val="007C1CD6"/>
    <w:rsid w:val="007C1D36"/>
    <w:rsid w:val="007D0688"/>
    <w:rsid w:val="007D440C"/>
    <w:rsid w:val="007E1685"/>
    <w:rsid w:val="007E45D6"/>
    <w:rsid w:val="007E6239"/>
    <w:rsid w:val="007E78B7"/>
    <w:rsid w:val="007F1EFB"/>
    <w:rsid w:val="007F7BE0"/>
    <w:rsid w:val="007F7DB6"/>
    <w:rsid w:val="008121F0"/>
    <w:rsid w:val="00816C24"/>
    <w:rsid w:val="008219F4"/>
    <w:rsid w:val="008238EF"/>
    <w:rsid w:val="008268EB"/>
    <w:rsid w:val="008318FD"/>
    <w:rsid w:val="00833174"/>
    <w:rsid w:val="008400F7"/>
    <w:rsid w:val="008429DC"/>
    <w:rsid w:val="0084549A"/>
    <w:rsid w:val="00847705"/>
    <w:rsid w:val="00847AD2"/>
    <w:rsid w:val="00860AB4"/>
    <w:rsid w:val="00870862"/>
    <w:rsid w:val="00875709"/>
    <w:rsid w:val="00880132"/>
    <w:rsid w:val="008849E5"/>
    <w:rsid w:val="00885359"/>
    <w:rsid w:val="00886069"/>
    <w:rsid w:val="00886138"/>
    <w:rsid w:val="008873AE"/>
    <w:rsid w:val="00887609"/>
    <w:rsid w:val="00895068"/>
    <w:rsid w:val="00896EF6"/>
    <w:rsid w:val="008A19C3"/>
    <w:rsid w:val="008A5BFB"/>
    <w:rsid w:val="008B418A"/>
    <w:rsid w:val="008C15DD"/>
    <w:rsid w:val="008C67C6"/>
    <w:rsid w:val="008C797D"/>
    <w:rsid w:val="008D1972"/>
    <w:rsid w:val="008D3794"/>
    <w:rsid w:val="008D424A"/>
    <w:rsid w:val="008D5A2F"/>
    <w:rsid w:val="008E5211"/>
    <w:rsid w:val="008F4AFF"/>
    <w:rsid w:val="00903EFD"/>
    <w:rsid w:val="00907830"/>
    <w:rsid w:val="00912C94"/>
    <w:rsid w:val="009144E4"/>
    <w:rsid w:val="0091535C"/>
    <w:rsid w:val="009165F2"/>
    <w:rsid w:val="00922935"/>
    <w:rsid w:val="00930A73"/>
    <w:rsid w:val="009316BA"/>
    <w:rsid w:val="00937757"/>
    <w:rsid w:val="009379B9"/>
    <w:rsid w:val="009401B8"/>
    <w:rsid w:val="0094081D"/>
    <w:rsid w:val="009417C7"/>
    <w:rsid w:val="00945626"/>
    <w:rsid w:val="00953AF3"/>
    <w:rsid w:val="00956E04"/>
    <w:rsid w:val="0096098D"/>
    <w:rsid w:val="00961B28"/>
    <w:rsid w:val="0096288C"/>
    <w:rsid w:val="00974886"/>
    <w:rsid w:val="00975B35"/>
    <w:rsid w:val="00976B53"/>
    <w:rsid w:val="009847F0"/>
    <w:rsid w:val="009874F8"/>
    <w:rsid w:val="009923C9"/>
    <w:rsid w:val="009A34DA"/>
    <w:rsid w:val="009A4EAE"/>
    <w:rsid w:val="009A722A"/>
    <w:rsid w:val="009A7604"/>
    <w:rsid w:val="009B0880"/>
    <w:rsid w:val="009B092B"/>
    <w:rsid w:val="009B2E91"/>
    <w:rsid w:val="009B5B8D"/>
    <w:rsid w:val="009B6B2F"/>
    <w:rsid w:val="009C1497"/>
    <w:rsid w:val="009C1E2E"/>
    <w:rsid w:val="009D19A4"/>
    <w:rsid w:val="009D2358"/>
    <w:rsid w:val="009D2F03"/>
    <w:rsid w:val="009D6983"/>
    <w:rsid w:val="009E2152"/>
    <w:rsid w:val="009E65E6"/>
    <w:rsid w:val="009F1D5E"/>
    <w:rsid w:val="009F373E"/>
    <w:rsid w:val="00A031A5"/>
    <w:rsid w:val="00A10CB4"/>
    <w:rsid w:val="00A1191F"/>
    <w:rsid w:val="00A1352E"/>
    <w:rsid w:val="00A13CA6"/>
    <w:rsid w:val="00A228CE"/>
    <w:rsid w:val="00A25727"/>
    <w:rsid w:val="00A30326"/>
    <w:rsid w:val="00A45FF5"/>
    <w:rsid w:val="00A5414E"/>
    <w:rsid w:val="00A54E0F"/>
    <w:rsid w:val="00A575B7"/>
    <w:rsid w:val="00A57A31"/>
    <w:rsid w:val="00A65F6F"/>
    <w:rsid w:val="00A701F7"/>
    <w:rsid w:val="00A7573D"/>
    <w:rsid w:val="00A762E5"/>
    <w:rsid w:val="00A8153E"/>
    <w:rsid w:val="00A82AB5"/>
    <w:rsid w:val="00A834ED"/>
    <w:rsid w:val="00A865D1"/>
    <w:rsid w:val="00A90D7A"/>
    <w:rsid w:val="00A91B71"/>
    <w:rsid w:val="00AB3ADB"/>
    <w:rsid w:val="00AC1F7B"/>
    <w:rsid w:val="00AD60BC"/>
    <w:rsid w:val="00AE3853"/>
    <w:rsid w:val="00AF578C"/>
    <w:rsid w:val="00AF711A"/>
    <w:rsid w:val="00B004F5"/>
    <w:rsid w:val="00B054D6"/>
    <w:rsid w:val="00B11968"/>
    <w:rsid w:val="00B11D9A"/>
    <w:rsid w:val="00B1472A"/>
    <w:rsid w:val="00B17505"/>
    <w:rsid w:val="00B240C3"/>
    <w:rsid w:val="00B24292"/>
    <w:rsid w:val="00B324D1"/>
    <w:rsid w:val="00B3415B"/>
    <w:rsid w:val="00B34BA1"/>
    <w:rsid w:val="00B45247"/>
    <w:rsid w:val="00B45EFA"/>
    <w:rsid w:val="00B45F67"/>
    <w:rsid w:val="00B51035"/>
    <w:rsid w:val="00B517A1"/>
    <w:rsid w:val="00B57FA2"/>
    <w:rsid w:val="00B65337"/>
    <w:rsid w:val="00B6707B"/>
    <w:rsid w:val="00B671A7"/>
    <w:rsid w:val="00B673F5"/>
    <w:rsid w:val="00B71B8D"/>
    <w:rsid w:val="00B81C79"/>
    <w:rsid w:val="00B823D7"/>
    <w:rsid w:val="00B93E21"/>
    <w:rsid w:val="00BA04D4"/>
    <w:rsid w:val="00BB72E8"/>
    <w:rsid w:val="00BC0577"/>
    <w:rsid w:val="00BC1BC0"/>
    <w:rsid w:val="00BC43A0"/>
    <w:rsid w:val="00BC4EAD"/>
    <w:rsid w:val="00BC5CD6"/>
    <w:rsid w:val="00BC6904"/>
    <w:rsid w:val="00BC6BAF"/>
    <w:rsid w:val="00BC7EA7"/>
    <w:rsid w:val="00BD07A1"/>
    <w:rsid w:val="00BD48C8"/>
    <w:rsid w:val="00BD4D42"/>
    <w:rsid w:val="00C005ED"/>
    <w:rsid w:val="00C02D8C"/>
    <w:rsid w:val="00C031DA"/>
    <w:rsid w:val="00C10046"/>
    <w:rsid w:val="00C103AF"/>
    <w:rsid w:val="00C10D04"/>
    <w:rsid w:val="00C17623"/>
    <w:rsid w:val="00C21A73"/>
    <w:rsid w:val="00C24230"/>
    <w:rsid w:val="00C31426"/>
    <w:rsid w:val="00C36B2B"/>
    <w:rsid w:val="00C43E59"/>
    <w:rsid w:val="00C55E56"/>
    <w:rsid w:val="00C5650E"/>
    <w:rsid w:val="00C70A45"/>
    <w:rsid w:val="00C70D68"/>
    <w:rsid w:val="00C72C21"/>
    <w:rsid w:val="00C75778"/>
    <w:rsid w:val="00C75C13"/>
    <w:rsid w:val="00C80293"/>
    <w:rsid w:val="00C80C38"/>
    <w:rsid w:val="00C84642"/>
    <w:rsid w:val="00C9260A"/>
    <w:rsid w:val="00C95BEB"/>
    <w:rsid w:val="00CB08AB"/>
    <w:rsid w:val="00CB1988"/>
    <w:rsid w:val="00CB7CB4"/>
    <w:rsid w:val="00CC21F8"/>
    <w:rsid w:val="00CC3AC9"/>
    <w:rsid w:val="00CC58D8"/>
    <w:rsid w:val="00CD58DB"/>
    <w:rsid w:val="00CE0162"/>
    <w:rsid w:val="00CF183B"/>
    <w:rsid w:val="00CF24FC"/>
    <w:rsid w:val="00CF2DC5"/>
    <w:rsid w:val="00D0371D"/>
    <w:rsid w:val="00D0608C"/>
    <w:rsid w:val="00D07449"/>
    <w:rsid w:val="00D251A6"/>
    <w:rsid w:val="00D267FA"/>
    <w:rsid w:val="00D34672"/>
    <w:rsid w:val="00D35CA9"/>
    <w:rsid w:val="00D40A26"/>
    <w:rsid w:val="00D4245E"/>
    <w:rsid w:val="00D500E8"/>
    <w:rsid w:val="00D52206"/>
    <w:rsid w:val="00D53C56"/>
    <w:rsid w:val="00D63BDC"/>
    <w:rsid w:val="00D671FC"/>
    <w:rsid w:val="00D70151"/>
    <w:rsid w:val="00D70612"/>
    <w:rsid w:val="00D73D06"/>
    <w:rsid w:val="00D768CB"/>
    <w:rsid w:val="00D9080E"/>
    <w:rsid w:val="00D91EAB"/>
    <w:rsid w:val="00D961DE"/>
    <w:rsid w:val="00DA0F6E"/>
    <w:rsid w:val="00DA507D"/>
    <w:rsid w:val="00DA58C4"/>
    <w:rsid w:val="00DA6835"/>
    <w:rsid w:val="00DB0AEC"/>
    <w:rsid w:val="00DB5C24"/>
    <w:rsid w:val="00DB5F84"/>
    <w:rsid w:val="00DB6094"/>
    <w:rsid w:val="00DC04F3"/>
    <w:rsid w:val="00DC26D0"/>
    <w:rsid w:val="00DC7698"/>
    <w:rsid w:val="00DD3BC3"/>
    <w:rsid w:val="00DE02D8"/>
    <w:rsid w:val="00DE2BB9"/>
    <w:rsid w:val="00DE3983"/>
    <w:rsid w:val="00DE546B"/>
    <w:rsid w:val="00DF012E"/>
    <w:rsid w:val="00DF0B4E"/>
    <w:rsid w:val="00DF0F3F"/>
    <w:rsid w:val="00DF1E4A"/>
    <w:rsid w:val="00DF465C"/>
    <w:rsid w:val="00DF676D"/>
    <w:rsid w:val="00E01EB2"/>
    <w:rsid w:val="00E0240E"/>
    <w:rsid w:val="00E13AD9"/>
    <w:rsid w:val="00E21D2E"/>
    <w:rsid w:val="00E22BF6"/>
    <w:rsid w:val="00E27793"/>
    <w:rsid w:val="00E374D7"/>
    <w:rsid w:val="00E43144"/>
    <w:rsid w:val="00E43B38"/>
    <w:rsid w:val="00E46FDE"/>
    <w:rsid w:val="00E57F89"/>
    <w:rsid w:val="00E6080F"/>
    <w:rsid w:val="00E63CDA"/>
    <w:rsid w:val="00E6479D"/>
    <w:rsid w:val="00E662FB"/>
    <w:rsid w:val="00E7059F"/>
    <w:rsid w:val="00E74C92"/>
    <w:rsid w:val="00E76D0D"/>
    <w:rsid w:val="00E80813"/>
    <w:rsid w:val="00E81194"/>
    <w:rsid w:val="00E87FCD"/>
    <w:rsid w:val="00E90296"/>
    <w:rsid w:val="00E93A61"/>
    <w:rsid w:val="00E95041"/>
    <w:rsid w:val="00E95F0E"/>
    <w:rsid w:val="00E96BC6"/>
    <w:rsid w:val="00E96FB4"/>
    <w:rsid w:val="00EA0D8D"/>
    <w:rsid w:val="00EA3C3F"/>
    <w:rsid w:val="00EA5FFB"/>
    <w:rsid w:val="00EA72A1"/>
    <w:rsid w:val="00EA7CE4"/>
    <w:rsid w:val="00EB6F2B"/>
    <w:rsid w:val="00EB7062"/>
    <w:rsid w:val="00EC164A"/>
    <w:rsid w:val="00EC2BE6"/>
    <w:rsid w:val="00EC4B78"/>
    <w:rsid w:val="00EC73FB"/>
    <w:rsid w:val="00ED1664"/>
    <w:rsid w:val="00ED1E6C"/>
    <w:rsid w:val="00ED6143"/>
    <w:rsid w:val="00ED648E"/>
    <w:rsid w:val="00ED77B5"/>
    <w:rsid w:val="00EE1072"/>
    <w:rsid w:val="00EE2D55"/>
    <w:rsid w:val="00EE7C4F"/>
    <w:rsid w:val="00EE7E46"/>
    <w:rsid w:val="00EF0B78"/>
    <w:rsid w:val="00EF213B"/>
    <w:rsid w:val="00EF35F7"/>
    <w:rsid w:val="00EF36F1"/>
    <w:rsid w:val="00EF5B6B"/>
    <w:rsid w:val="00F03546"/>
    <w:rsid w:val="00F071D2"/>
    <w:rsid w:val="00F142E5"/>
    <w:rsid w:val="00F23E9F"/>
    <w:rsid w:val="00F248AB"/>
    <w:rsid w:val="00F3045D"/>
    <w:rsid w:val="00F31A41"/>
    <w:rsid w:val="00F32506"/>
    <w:rsid w:val="00F43196"/>
    <w:rsid w:val="00F46551"/>
    <w:rsid w:val="00F53CDE"/>
    <w:rsid w:val="00F53E37"/>
    <w:rsid w:val="00F56D65"/>
    <w:rsid w:val="00F57977"/>
    <w:rsid w:val="00F60700"/>
    <w:rsid w:val="00F65C7B"/>
    <w:rsid w:val="00F73BAE"/>
    <w:rsid w:val="00F74F41"/>
    <w:rsid w:val="00F82B4C"/>
    <w:rsid w:val="00F8653B"/>
    <w:rsid w:val="00FA043A"/>
    <w:rsid w:val="00FB0824"/>
    <w:rsid w:val="00FB4822"/>
    <w:rsid w:val="00FB6005"/>
    <w:rsid w:val="00FB7BA5"/>
    <w:rsid w:val="00FC7AD6"/>
    <w:rsid w:val="00FD0A81"/>
    <w:rsid w:val="00FE7871"/>
    <w:rsid w:val="00FF1846"/>
    <w:rsid w:val="00FF1D70"/>
    <w:rsid w:val="00FF44E2"/>
    <w:rsid w:val="00FF650C"/>
    <w:rsid w:val="00FF7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138"/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141129"/>
    <w:pPr>
      <w:jc w:val="center"/>
    </w:pPr>
    <w:rPr>
      <w:b/>
      <w:sz w:val="56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41129"/>
    <w:pPr>
      <w:jc w:val="center"/>
    </w:pPr>
    <w:rPr>
      <w:b/>
      <w:sz w:val="4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E74C92"/>
    <w:rPr>
      <w:rFonts w:cs="Times New Roman"/>
      <w:b/>
      <w:sz w:val="40"/>
    </w:rPr>
  </w:style>
  <w:style w:type="paragraph" w:styleId="BlockText">
    <w:name w:val="Block Text"/>
    <w:basedOn w:val="Normal"/>
    <w:uiPriority w:val="99"/>
    <w:rsid w:val="00141985"/>
    <w:pPr>
      <w:tabs>
        <w:tab w:val="left" w:pos="4820"/>
      </w:tabs>
      <w:ind w:left="1560" w:right="-58" w:hanging="742"/>
      <w:jc w:val="both"/>
    </w:pPr>
    <w:rPr>
      <w:sz w:val="26"/>
    </w:rPr>
  </w:style>
  <w:style w:type="paragraph" w:customStyle="1" w:styleId="ConsPlusNonformat">
    <w:name w:val="ConsPlusNonformat"/>
    <w:uiPriority w:val="99"/>
    <w:rsid w:val="00B57FA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15191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cs="Times New Roman"/>
      <w:sz w:val="16"/>
      <w:szCs w:val="16"/>
    </w:rPr>
  </w:style>
  <w:style w:type="paragraph" w:styleId="Header">
    <w:name w:val="header"/>
    <w:basedOn w:val="Normal"/>
    <w:link w:val="HeaderChar"/>
    <w:uiPriority w:val="99"/>
    <w:rsid w:val="0067495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67495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04B73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04B73"/>
    <w:rPr>
      <w:rFonts w:ascii="Tahoma" w:hAnsi="Tahoma" w:cs="Times New Roman"/>
      <w:sz w:val="16"/>
    </w:rPr>
  </w:style>
  <w:style w:type="paragraph" w:styleId="ListParagraph">
    <w:name w:val="List Paragraph"/>
    <w:basedOn w:val="Normal"/>
    <w:uiPriority w:val="99"/>
    <w:qFormat/>
    <w:rsid w:val="009D19A4"/>
    <w:pPr>
      <w:ind w:left="720"/>
      <w:contextualSpacing/>
    </w:pPr>
    <w:rPr>
      <w:sz w:val="20"/>
    </w:rPr>
  </w:style>
  <w:style w:type="paragraph" w:customStyle="1" w:styleId="ConsPlusTitle">
    <w:name w:val="ConsPlusTitle"/>
    <w:uiPriority w:val="99"/>
    <w:rsid w:val="00E662F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71743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443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1</Pages>
  <Words>281</Words>
  <Characters>1603</Characters>
  <Application>Microsoft Office Outlook</Application>
  <DocSecurity>0</DocSecurity>
  <Lines>0</Lines>
  <Paragraphs>0</Paragraphs>
  <ScaleCrop>false</ScaleCrop>
  <Company>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Вельжичская</cp:lastModifiedBy>
  <cp:revision>4</cp:revision>
  <cp:lastPrinted>2018-12-26T07:12:00Z</cp:lastPrinted>
  <dcterms:created xsi:type="dcterms:W3CDTF">2018-12-25T13:31:00Z</dcterms:created>
  <dcterms:modified xsi:type="dcterms:W3CDTF">2019-01-11T11:49:00Z</dcterms:modified>
</cp:coreProperties>
</file>